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645C4" w14:textId="55A647E4" w:rsidR="00ED0AB2" w:rsidRDefault="00ED0A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FURCHES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6720D2F6" w14:textId="67439989" w:rsidR="00ED0AB2" w:rsidRDefault="00ED0A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2765FACE" w14:textId="0E53891B" w:rsidR="00ED0AB2" w:rsidRDefault="00ED0A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BF833C" w14:textId="0F1A7801" w:rsidR="00ED0AB2" w:rsidRDefault="00ED0A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A84BA" w14:textId="5C868AD3" w:rsidR="00ED0AB2" w:rsidRDefault="00ED0A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Feb.1415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instituted to the chantry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Bishopstone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14:paraId="3A023EEA" w14:textId="77777777" w:rsidR="00ED0AB2" w:rsidRDefault="00ED0AB2" w:rsidP="00ED0A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18512F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www.melocki.org.uk/diocese/chantry.html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33467A2" w14:textId="77777777" w:rsidR="00ED0AB2" w:rsidRDefault="00ED0AB2" w:rsidP="00ED0A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78766A" w14:textId="77777777" w:rsidR="00ED0AB2" w:rsidRDefault="00ED0AB2" w:rsidP="00ED0A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637BB5" w14:textId="77777777" w:rsidR="00ED0AB2" w:rsidRDefault="00ED0AB2" w:rsidP="00ED0A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2021</w:t>
      </w:r>
    </w:p>
    <w:p w14:paraId="308897A5" w14:textId="778D85E4" w:rsidR="00ED0AB2" w:rsidRPr="00ED0AB2" w:rsidRDefault="00ED0AB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D0AB2" w:rsidRPr="00ED0A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DE4E8" w14:textId="77777777" w:rsidR="00BA2E29" w:rsidRDefault="00BA2E29" w:rsidP="009139A6">
      <w:r>
        <w:separator/>
      </w:r>
    </w:p>
  </w:endnote>
  <w:endnote w:type="continuationSeparator" w:id="0">
    <w:p w14:paraId="1AB4B64B" w14:textId="77777777" w:rsidR="00BA2E29" w:rsidRDefault="00BA2E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49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94C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89C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AF152" w14:textId="77777777" w:rsidR="00BA2E29" w:rsidRDefault="00BA2E29" w:rsidP="009139A6">
      <w:r>
        <w:separator/>
      </w:r>
    </w:p>
  </w:footnote>
  <w:footnote w:type="continuationSeparator" w:id="0">
    <w:p w14:paraId="0EBFED8B" w14:textId="77777777" w:rsidR="00BA2E29" w:rsidRDefault="00BA2E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E8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E1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09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E29"/>
    <w:rsid w:val="000666E0"/>
    <w:rsid w:val="002510B7"/>
    <w:rsid w:val="005C130B"/>
    <w:rsid w:val="00617A09"/>
    <w:rsid w:val="00826F5C"/>
    <w:rsid w:val="008B2D74"/>
    <w:rsid w:val="009139A6"/>
    <w:rsid w:val="009448BB"/>
    <w:rsid w:val="00A3176C"/>
    <w:rsid w:val="00AE65F8"/>
    <w:rsid w:val="00BA00AB"/>
    <w:rsid w:val="00BA2E29"/>
    <w:rsid w:val="00CB4ED9"/>
    <w:rsid w:val="00EB3209"/>
    <w:rsid w:val="00ED0AB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7D795"/>
  <w15:chartTrackingRefBased/>
  <w15:docId w15:val="{D82E4537-DAE4-45B2-B184-9A065C3A6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17A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7A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2021-04-25T13:44:00Z</dcterms:created>
  <dcterms:modified xsi:type="dcterms:W3CDTF">2021-04-25T14:42:00Z</dcterms:modified>
</cp:coreProperties>
</file>